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52EFA" w14:textId="77777777" w:rsidR="0027237C" w:rsidRPr="00690BA6" w:rsidRDefault="0027237C" w:rsidP="0027237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86821DD" w14:textId="77777777" w:rsidR="0027237C" w:rsidRDefault="0027237C" w:rsidP="002723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DE7C420" w14:textId="77777777" w:rsidR="0027237C" w:rsidRDefault="0027237C" w:rsidP="00272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5BB2E0" w14:textId="77777777" w:rsidR="0027237C" w:rsidRDefault="0027237C" w:rsidP="00272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EA1E81" w14:textId="77777777" w:rsidR="0027237C" w:rsidRDefault="0027237C" w:rsidP="0027237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FA1209E" w14:textId="77777777" w:rsidR="0027237C" w:rsidRDefault="0027237C" w:rsidP="0027237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36D1A80" w14:textId="77777777" w:rsidR="0027237C" w:rsidRDefault="0027237C" w:rsidP="0027237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B9E76D2" w14:textId="77777777" w:rsidR="0027237C" w:rsidRDefault="0027237C" w:rsidP="00272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41135A" w14:textId="77777777" w:rsidR="0027237C" w:rsidRDefault="0027237C" w:rsidP="002723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06552" w14:textId="77777777" w:rsidR="0027237C" w:rsidRDefault="0027237C" w:rsidP="002723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423384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0874A" w14:textId="77777777" w:rsidR="0027237C" w:rsidRDefault="0027237C" w:rsidP="009139A6">
      <w:r>
        <w:separator/>
      </w:r>
    </w:p>
  </w:endnote>
  <w:endnote w:type="continuationSeparator" w:id="0">
    <w:p w14:paraId="54570390" w14:textId="77777777" w:rsidR="0027237C" w:rsidRDefault="002723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9E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8D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1B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7690" w14:textId="77777777" w:rsidR="0027237C" w:rsidRDefault="0027237C" w:rsidP="009139A6">
      <w:r>
        <w:separator/>
      </w:r>
    </w:p>
  </w:footnote>
  <w:footnote w:type="continuationSeparator" w:id="0">
    <w:p w14:paraId="0A4AB5C0" w14:textId="77777777" w:rsidR="0027237C" w:rsidRDefault="002723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343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9F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0C9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37C"/>
    <w:rsid w:val="000666E0"/>
    <w:rsid w:val="002510B7"/>
    <w:rsid w:val="0027237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C2B2B"/>
  <w15:chartTrackingRefBased/>
  <w15:docId w15:val="{2173A482-8131-4952-9F59-19C8AF8D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2021-12-06T11:58:00Z</dcterms:created>
  <dcterms:modified xsi:type="dcterms:W3CDTF">2021-12-06T11:58:00Z</dcterms:modified>
</cp:coreProperties>
</file>